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B320E" w14:textId="67170FD6" w:rsidR="2419F059" w:rsidRPr="00480854" w:rsidRDefault="00CB521D" w:rsidP="5A1E48CA">
      <w:pPr>
        <w:jc w:val="center"/>
        <w:rPr>
          <w:rFonts w:cs="Arial"/>
          <w:color w:val="FF0000"/>
          <w:sz w:val="44"/>
          <w:szCs w:val="44"/>
        </w:rPr>
      </w:pPr>
      <w:r>
        <w:rPr>
          <w:rFonts w:cs="Arial"/>
          <w:b/>
          <w:bCs/>
          <w:sz w:val="44"/>
          <w:szCs w:val="44"/>
        </w:rPr>
        <w:t xml:space="preserve">5.2 </w:t>
      </w:r>
      <w:r w:rsidR="00752A31">
        <w:rPr>
          <w:rFonts w:cs="Arial"/>
          <w:b/>
          <w:bCs/>
          <w:sz w:val="44"/>
          <w:szCs w:val="44"/>
        </w:rPr>
        <w:t>Corn</w:t>
      </w:r>
      <w:r>
        <w:rPr>
          <w:rFonts w:cs="Arial"/>
          <w:b/>
          <w:bCs/>
          <w:sz w:val="44"/>
          <w:szCs w:val="44"/>
        </w:rPr>
        <w:t xml:space="preserve"> </w:t>
      </w:r>
      <w:r w:rsidR="004E6561">
        <w:rPr>
          <w:rFonts w:cs="Arial"/>
          <w:b/>
          <w:bCs/>
          <w:sz w:val="44"/>
          <w:szCs w:val="44"/>
        </w:rPr>
        <w:t xml:space="preserve">Ecosystem </w:t>
      </w:r>
      <w:r w:rsidR="00FA48A9" w:rsidRPr="00241FA0">
        <w:rPr>
          <w:rFonts w:cs="Arial"/>
          <w:b/>
          <w:color w:val="000000" w:themeColor="text1"/>
          <w:sz w:val="44"/>
          <w:szCs w:val="44"/>
        </w:rPr>
        <w:t>Products and</w:t>
      </w:r>
      <w:r w:rsidR="00FA48A9">
        <w:rPr>
          <w:rFonts w:cs="Arial"/>
          <w:color w:val="000000" w:themeColor="text1"/>
          <w:sz w:val="44"/>
          <w:szCs w:val="44"/>
        </w:rPr>
        <w:t xml:space="preserve"> </w:t>
      </w:r>
      <w:r w:rsidR="004E6561">
        <w:rPr>
          <w:rFonts w:cs="Arial"/>
          <w:b/>
          <w:bCs/>
          <w:sz w:val="44"/>
          <w:szCs w:val="44"/>
        </w:rPr>
        <w:t>Services</w:t>
      </w:r>
      <w:r w:rsidR="00F15E86" w:rsidRPr="00480854">
        <w:rPr>
          <w:rFonts w:cs="Arial"/>
          <w:b/>
          <w:bCs/>
          <w:sz w:val="44"/>
          <w:szCs w:val="44"/>
        </w:rPr>
        <w:t xml:space="preserve"> Worksheet</w:t>
      </w:r>
    </w:p>
    <w:p w14:paraId="45880B0C" w14:textId="16E4B2B3" w:rsidR="00A76E0E" w:rsidRPr="00DC5F2F" w:rsidRDefault="004E6561" w:rsidP="00DC5F2F">
      <w:pPr>
        <w:spacing w:after="120"/>
        <w:rPr>
          <w:rFonts w:cs="Arial"/>
          <w:szCs w:val="22"/>
        </w:rPr>
      </w:pPr>
      <w:r>
        <w:rPr>
          <w:rFonts w:cs="Arial"/>
          <w:szCs w:val="22"/>
        </w:rPr>
        <w:t xml:space="preserve">Answer these questions based on the </w:t>
      </w:r>
      <w:r w:rsidR="00752A31">
        <w:rPr>
          <w:rFonts w:cs="Arial"/>
          <w:szCs w:val="22"/>
        </w:rPr>
        <w:t>Corn</w:t>
      </w:r>
      <w:r>
        <w:rPr>
          <w:rFonts w:cs="Arial"/>
          <w:szCs w:val="22"/>
        </w:rPr>
        <w:t xml:space="preserve"> Ecosystem Services Reading, then share what you have learned with people who have read about other ecosystems</w:t>
      </w:r>
    </w:p>
    <w:p w14:paraId="032A840A" w14:textId="7DD9D89D" w:rsidR="004E6561" w:rsidRDefault="004E6561" w:rsidP="004E6561">
      <w:pPr>
        <w:pStyle w:val="Heading2"/>
      </w:pPr>
      <w:r>
        <w:t xml:space="preserve">A. Carbon Fluxes in a </w:t>
      </w:r>
      <w:r w:rsidR="00752A31">
        <w:t>Corn</w:t>
      </w:r>
      <w:r>
        <w:t xml:space="preserve"> Ecosystem</w:t>
      </w:r>
    </w:p>
    <w:p w14:paraId="73FD1CFA" w14:textId="00C59B87" w:rsidR="00F35763" w:rsidRDefault="00F35763" w:rsidP="00F35763">
      <w:r>
        <w:t>1. The boxes below show the main carbon pools in (or connected with) a corn ecosystem. Draw and label arrows to show the carbon fluxes for each of the processes in the table for Question 2.</w:t>
      </w:r>
    </w:p>
    <w:p w14:paraId="1865FEAA" w14:textId="77777777" w:rsidR="00F35763" w:rsidRDefault="00F35763" w:rsidP="00F35763"/>
    <w:p w14:paraId="66E34BDF" w14:textId="2995D932" w:rsidR="004E6561" w:rsidRDefault="00F35763" w:rsidP="004E6561">
      <w:r w:rsidRPr="00F3576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BA0C1B" wp14:editId="206F69D0">
                <wp:simplePos x="0" y="0"/>
                <wp:positionH relativeFrom="column">
                  <wp:posOffset>0</wp:posOffset>
                </wp:positionH>
                <wp:positionV relativeFrom="paragraph">
                  <wp:posOffset>924560</wp:posOffset>
                </wp:positionV>
                <wp:extent cx="1190625" cy="541655"/>
                <wp:effectExtent l="0" t="0" r="28575" b="1714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416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D4F9C0" w14:textId="77777777" w:rsidR="00F35763" w:rsidRDefault="00F35763" w:rsidP="00F35763">
                            <w:pPr>
                              <w:jc w:val="center"/>
                            </w:pPr>
                            <w:r w:rsidRPr="00BD464A">
                              <w:t>CO</w:t>
                            </w:r>
                            <w:r w:rsidRPr="00BD464A">
                              <w:rPr>
                                <w:vertAlign w:val="subscript"/>
                              </w:rPr>
                              <w:t>2</w:t>
                            </w:r>
                            <w:r w:rsidRPr="00BD464A">
                              <w:t xml:space="preserve"> in the </w:t>
                            </w:r>
                            <w:r w:rsidRPr="00BD464A">
                              <w:br/>
                              <w:t>atmosphere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rect w14:anchorId="74BA0C1B" id="Rectangle 1" o:spid="_x0000_s1026" style="position:absolute;margin-left:0;margin-top:72.8pt;width:93.75pt;height:42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" fillcolor="white [3201]" strokecolor="black [3200]" strokeweight="2pt">
                <v:textbox>
                  <w:txbxContent>
                    <w:p w14:paraId="59D4F9C0" w14:textId="77777777" w:rsidR="00F35763" w:rsidRDefault="00F35763" w:rsidP="00F35763">
                      <w:pPr>
                        <w:jc w:val="center"/>
                      </w:pPr>
                      <w:r w:rsidRPr="00BD464A">
                        <w:t>CO</w:t>
                      </w:r>
                      <w:r w:rsidRPr="00BD464A">
                        <w:rPr>
                          <w:vertAlign w:val="subscript"/>
                        </w:rPr>
                        <w:t>2</w:t>
                      </w:r>
                      <w:r w:rsidRPr="00BD464A">
                        <w:t xml:space="preserve"> in the </w:t>
                      </w:r>
                      <w:r w:rsidRPr="00BD464A">
                        <w:br/>
                        <w:t>atmosphere</w:t>
                      </w:r>
                    </w:p>
                  </w:txbxContent>
                </v:textbox>
              </v:rect>
            </w:pict>
          </mc:Fallback>
        </mc:AlternateContent>
      </w:r>
      <w:r w:rsidRPr="00F3576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3B09BB" wp14:editId="0CF13B7B">
                <wp:simplePos x="0" y="0"/>
                <wp:positionH relativeFrom="column">
                  <wp:posOffset>41910</wp:posOffset>
                </wp:positionH>
                <wp:positionV relativeFrom="paragraph">
                  <wp:posOffset>10160</wp:posOffset>
                </wp:positionV>
                <wp:extent cx="1190625" cy="691116"/>
                <wp:effectExtent l="0" t="0" r="28575" b="203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69111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DA572D" w14:textId="77777777" w:rsidR="00F35763" w:rsidRDefault="00F35763" w:rsidP="00F35763">
                            <w:pPr>
                              <w:jc w:val="center"/>
                            </w:pPr>
                            <w:r>
                              <w:t>Organic carbon from other ecosystems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6D3B09BB" id="Rectangle 3" o:spid="_x0000_s1027" style="position:absolute;margin-left:3.3pt;margin-top:.8pt;width:93.75pt;height:54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" fillcolor="white [3201]" strokecolor="black [3200]" strokeweight="2pt">
                <v:textbox>
                  <w:txbxContent>
                    <w:p w14:paraId="31DA572D" w14:textId="77777777" w:rsidR="00F35763" w:rsidRDefault="00F35763" w:rsidP="00F35763">
                      <w:pPr>
                        <w:jc w:val="center"/>
                      </w:pPr>
                      <w:r>
                        <w:t>Organic carbon from other ecosystems</w:t>
                      </w:r>
                    </w:p>
                  </w:txbxContent>
                </v:textbox>
              </v:rect>
            </w:pict>
          </mc:Fallback>
        </mc:AlternateContent>
      </w:r>
      <w:r w:rsidRPr="00F3576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838A91" wp14:editId="5A67AEF2">
                <wp:simplePos x="0" y="0"/>
                <wp:positionH relativeFrom="column">
                  <wp:posOffset>2052320</wp:posOffset>
                </wp:positionH>
                <wp:positionV relativeFrom="paragraph">
                  <wp:posOffset>10160</wp:posOffset>
                </wp:positionV>
                <wp:extent cx="1190625" cy="372140"/>
                <wp:effectExtent l="0" t="0" r="28575" b="3429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721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B1098A" w14:textId="77777777" w:rsidR="00F35763" w:rsidRDefault="00F35763" w:rsidP="00F35763">
                            <w:pPr>
                              <w:jc w:val="center"/>
                            </w:pPr>
                            <w:r>
                              <w:t>Producers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1D838A91" id="Rectangle 2" o:spid="_x0000_s1028" style="position:absolute;margin-left:161.6pt;margin-top:.8pt;width:93.75pt;height:29.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" fillcolor="white [3201]" strokecolor="black [3200]" strokeweight="2pt">
                <v:textbox>
                  <w:txbxContent>
                    <w:p w14:paraId="16B1098A" w14:textId="77777777" w:rsidR="00F35763" w:rsidRDefault="00F35763" w:rsidP="00F35763">
                      <w:pPr>
                        <w:jc w:val="center"/>
                      </w:pPr>
                      <w:r>
                        <w:t>Producers</w:t>
                      </w:r>
                    </w:p>
                  </w:txbxContent>
                </v:textbox>
              </v:rect>
            </w:pict>
          </mc:Fallback>
        </mc:AlternateContent>
      </w:r>
      <w:r w:rsidRPr="00F3576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AF64B0" wp14:editId="21B6878F">
                <wp:simplePos x="0" y="0"/>
                <wp:positionH relativeFrom="column">
                  <wp:posOffset>2051685</wp:posOffset>
                </wp:positionH>
                <wp:positionV relativeFrom="paragraph">
                  <wp:posOffset>669290</wp:posOffset>
                </wp:positionV>
                <wp:extent cx="1190625" cy="372140"/>
                <wp:effectExtent l="0" t="0" r="28575" b="3429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721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D69A44" w14:textId="77777777" w:rsidR="00F35763" w:rsidRDefault="00F35763" w:rsidP="00F35763">
                            <w:pPr>
                              <w:jc w:val="center"/>
                            </w:pPr>
                            <w:r>
                              <w:t>Herbivores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56AF64B0" id="Rectangle 8" o:spid="_x0000_s1029" style="position:absolute;margin-left:161.55pt;margin-top:52.7pt;width:93.75pt;height:29.3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" fillcolor="white [3201]" strokecolor="black [3200]" strokeweight="2pt">
                <v:textbox>
                  <w:txbxContent>
                    <w:p w14:paraId="26D69A44" w14:textId="77777777" w:rsidR="00F35763" w:rsidRDefault="00F35763" w:rsidP="00F35763">
                      <w:pPr>
                        <w:jc w:val="center"/>
                      </w:pPr>
                      <w:r>
                        <w:t>Herbivores</w:t>
                      </w:r>
                    </w:p>
                  </w:txbxContent>
                </v:textbox>
              </v:rect>
            </w:pict>
          </mc:Fallback>
        </mc:AlternateContent>
      </w:r>
      <w:r w:rsidRPr="00F3576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7B47B2" wp14:editId="7E7A7431">
                <wp:simplePos x="0" y="0"/>
                <wp:positionH relativeFrom="column">
                  <wp:posOffset>2051685</wp:posOffset>
                </wp:positionH>
                <wp:positionV relativeFrom="paragraph">
                  <wp:posOffset>1316990</wp:posOffset>
                </wp:positionV>
                <wp:extent cx="1190625" cy="372140"/>
                <wp:effectExtent l="0" t="0" r="28575" b="3429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721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D4162E" w14:textId="77777777" w:rsidR="00F35763" w:rsidRDefault="00F35763" w:rsidP="00F35763">
                            <w:pPr>
                              <w:jc w:val="center"/>
                            </w:pPr>
                            <w:r>
                              <w:t>Carnivores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727B47B2" id="Rectangle 9" o:spid="_x0000_s1030" style="position:absolute;margin-left:161.55pt;margin-top:103.7pt;width:93.75pt;height:29.3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" fillcolor="white [3201]" strokecolor="black [3200]" strokeweight="2pt">
                <v:textbox>
                  <w:txbxContent>
                    <w:p w14:paraId="31D4162E" w14:textId="77777777" w:rsidR="00F35763" w:rsidRDefault="00F35763" w:rsidP="00F35763">
                      <w:pPr>
                        <w:jc w:val="center"/>
                      </w:pPr>
                      <w:r>
                        <w:t>Carnivores</w:t>
                      </w:r>
                    </w:p>
                  </w:txbxContent>
                </v:textbox>
              </v:rect>
            </w:pict>
          </mc:Fallback>
        </mc:AlternateContent>
      </w:r>
      <w:r w:rsidRPr="00F35763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C877CF" wp14:editId="37A90B5A">
                <wp:simplePos x="0" y="0"/>
                <wp:positionH relativeFrom="column">
                  <wp:posOffset>3519805</wp:posOffset>
                </wp:positionH>
                <wp:positionV relativeFrom="paragraph">
                  <wp:posOffset>946150</wp:posOffset>
                </wp:positionV>
                <wp:extent cx="1190625" cy="510363"/>
                <wp:effectExtent l="0" t="0" r="28575" b="2349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1036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5A0C07" w14:textId="77777777" w:rsidR="00F35763" w:rsidRDefault="00F35763" w:rsidP="00F35763">
                            <w:pPr>
                              <w:jc w:val="center"/>
                            </w:pPr>
                            <w:r>
                              <w:t>Soil organic carbon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3AC877CF" id="Rectangle 10" o:spid="_x0000_s1031" style="position:absolute;margin-left:277.15pt;margin-top:74.5pt;width:93.75pt;height:40.2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" fillcolor="white [3201]" strokecolor="black [3200]" strokeweight="2pt">
                <v:textbox>
                  <w:txbxContent>
                    <w:p w14:paraId="795A0C07" w14:textId="77777777" w:rsidR="00F35763" w:rsidRDefault="00F35763" w:rsidP="00F35763">
                      <w:pPr>
                        <w:jc w:val="center"/>
                      </w:pPr>
                      <w:r>
                        <w:t>Soil organic carbon</w:t>
                      </w:r>
                    </w:p>
                  </w:txbxContent>
                </v:textbox>
              </v:rect>
            </w:pict>
          </mc:Fallback>
        </mc:AlternateContent>
      </w:r>
      <w:r w:rsidRPr="00F3576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255CA6" wp14:editId="13604E29">
                <wp:simplePos x="0" y="0"/>
                <wp:positionH relativeFrom="column">
                  <wp:posOffset>4475480</wp:posOffset>
                </wp:positionH>
                <wp:positionV relativeFrom="paragraph">
                  <wp:posOffset>-635</wp:posOffset>
                </wp:positionV>
                <wp:extent cx="1190625" cy="691116"/>
                <wp:effectExtent l="0" t="0" r="28575" b="2032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69111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9BBB97" w14:textId="77777777" w:rsidR="00F35763" w:rsidRDefault="00F35763" w:rsidP="00F35763">
                            <w:pPr>
                              <w:jc w:val="center"/>
                            </w:pPr>
                            <w:r>
                              <w:t>Humans in other ecosystems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6B255CA6" id="Rectangle 11" o:spid="_x0000_s1032" style="position:absolute;margin-left:352.4pt;margin-top:-.05pt;width:93.75pt;height:54.4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" fillcolor="white [3201]" strokecolor="black [3200]" strokeweight="2pt">
                <v:textbox>
                  <w:txbxContent>
                    <w:p w14:paraId="389BBB97" w14:textId="77777777" w:rsidR="00F35763" w:rsidRDefault="00F35763" w:rsidP="00F35763">
                      <w:pPr>
                        <w:jc w:val="center"/>
                      </w:pPr>
                      <w:r>
                        <w:t>Humans in other ecosystems</w:t>
                      </w:r>
                    </w:p>
                  </w:txbxContent>
                </v:textbox>
              </v:rect>
            </w:pict>
          </mc:Fallback>
        </mc:AlternateContent>
      </w:r>
    </w:p>
    <w:p w14:paraId="38E28859" w14:textId="77777777" w:rsidR="004E6561" w:rsidRDefault="004E6561" w:rsidP="004E6561"/>
    <w:p w14:paraId="65958C1B" w14:textId="77777777" w:rsidR="004E6561" w:rsidRDefault="004E6561" w:rsidP="004E6561"/>
    <w:p w14:paraId="464F7C65" w14:textId="56306511" w:rsidR="004E6561" w:rsidRDefault="004E6561" w:rsidP="004E6561"/>
    <w:p w14:paraId="19A22EB2" w14:textId="77777777" w:rsidR="00F35763" w:rsidRDefault="00F35763" w:rsidP="004E6561"/>
    <w:p w14:paraId="726412A5" w14:textId="77777777" w:rsidR="004E6561" w:rsidRDefault="004E6561" w:rsidP="004E6561"/>
    <w:p w14:paraId="042C29A0" w14:textId="70A32620" w:rsidR="004E6561" w:rsidRDefault="004E6561" w:rsidP="004E6561"/>
    <w:p w14:paraId="3DFA9269" w14:textId="50CF987D" w:rsidR="00F35763" w:rsidRDefault="00F35763" w:rsidP="004E6561"/>
    <w:p w14:paraId="4719E527" w14:textId="4778D8AB" w:rsidR="00F35763" w:rsidRDefault="00F35763" w:rsidP="004E6561"/>
    <w:p w14:paraId="021CE740" w14:textId="77777777" w:rsidR="00F35763" w:rsidRDefault="00F35763" w:rsidP="004E6561"/>
    <w:p w14:paraId="3834AA80" w14:textId="565CB240" w:rsidR="00DF7FEC" w:rsidRDefault="004E6561" w:rsidP="004E6561">
      <w:r>
        <w:t xml:space="preserve">2. Here are some processes that happen in a </w:t>
      </w:r>
      <w:r w:rsidR="00182841">
        <w:t>corn</w:t>
      </w:r>
      <w:r>
        <w:t xml:space="preserve"> ecosystem.  </w:t>
      </w:r>
      <w:r w:rsidR="00F35763">
        <w:t>Describe how each process moves carbon from one pool to another.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6408"/>
      </w:tblGrid>
      <w:tr w:rsidR="004E6561" w:rsidRPr="00B80BC1" w14:paraId="3FE5537C" w14:textId="77777777" w:rsidTr="008C5369">
        <w:tc>
          <w:tcPr>
            <w:tcW w:w="3168" w:type="dxa"/>
            <w:vAlign w:val="center"/>
          </w:tcPr>
          <w:p w14:paraId="5E24D180" w14:textId="77777777" w:rsidR="004E6561" w:rsidRPr="00B80BC1" w:rsidRDefault="004E6561" w:rsidP="008C536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Process</w:t>
            </w:r>
          </w:p>
        </w:tc>
        <w:tc>
          <w:tcPr>
            <w:tcW w:w="6408" w:type="dxa"/>
          </w:tcPr>
          <w:p w14:paraId="4585FA6F" w14:textId="2AA49888" w:rsidR="004E6561" w:rsidRPr="00B80BC1" w:rsidRDefault="00F35763" w:rsidP="00D162D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How the</w:t>
            </w:r>
            <w:r w:rsidR="004E6561">
              <w:rPr>
                <w:b/>
                <w:i/>
              </w:rPr>
              <w:t xml:space="preserve"> Process</w:t>
            </w:r>
            <w:r>
              <w:rPr>
                <w:b/>
                <w:i/>
              </w:rPr>
              <w:t xml:space="preserve"> Moves Carbon Between Pools</w:t>
            </w:r>
          </w:p>
        </w:tc>
      </w:tr>
      <w:tr w:rsidR="004E6561" w14:paraId="0980D0D2" w14:textId="77777777" w:rsidTr="003346AD">
        <w:trPr>
          <w:trHeight w:val="1152"/>
        </w:trPr>
        <w:tc>
          <w:tcPr>
            <w:tcW w:w="3168" w:type="dxa"/>
          </w:tcPr>
          <w:p w14:paraId="5BC089BF" w14:textId="34EB7A05" w:rsidR="008C5369" w:rsidRDefault="004E6561" w:rsidP="003346AD">
            <w:pPr>
              <w:jc w:val="center"/>
            </w:pPr>
            <w:bookmarkStart w:id="0" w:name="_GoBack" w:colFirst="0" w:colLast="1"/>
            <w:r>
              <w:t>The wind blows, carrying CO</w:t>
            </w:r>
            <w:r w:rsidRPr="00B80BC1">
              <w:rPr>
                <w:vertAlign w:val="subscript"/>
              </w:rPr>
              <w:t>2</w:t>
            </w:r>
            <w:r>
              <w:t xml:space="preserve"> into and out of the </w:t>
            </w:r>
            <w:r w:rsidR="00182841">
              <w:t>corn</w:t>
            </w:r>
            <w:r>
              <w:t xml:space="preserve"> </w:t>
            </w:r>
            <w:r w:rsidR="00503AD8">
              <w:t>field</w:t>
            </w:r>
            <w:r>
              <w:t>.</w:t>
            </w:r>
          </w:p>
        </w:tc>
        <w:tc>
          <w:tcPr>
            <w:tcW w:w="6408" w:type="dxa"/>
          </w:tcPr>
          <w:p w14:paraId="04714C17" w14:textId="77777777" w:rsidR="004E6561" w:rsidRDefault="004E6561" w:rsidP="00D162D4"/>
        </w:tc>
      </w:tr>
      <w:tr w:rsidR="00503AD8" w14:paraId="4CA38305" w14:textId="77777777" w:rsidTr="003346AD">
        <w:trPr>
          <w:trHeight w:val="1152"/>
        </w:trPr>
        <w:tc>
          <w:tcPr>
            <w:tcW w:w="3168" w:type="dxa"/>
          </w:tcPr>
          <w:p w14:paraId="17374409" w14:textId="2D6843D3" w:rsidR="00503AD8" w:rsidRDefault="00023A05" w:rsidP="003346AD">
            <w:pPr>
              <w:jc w:val="center"/>
            </w:pPr>
            <w:r>
              <w:t>Insects eat corn growing in the</w:t>
            </w:r>
            <w:r w:rsidR="00503AD8">
              <w:t xml:space="preserve"> corn field</w:t>
            </w:r>
          </w:p>
        </w:tc>
        <w:tc>
          <w:tcPr>
            <w:tcW w:w="6408" w:type="dxa"/>
          </w:tcPr>
          <w:p w14:paraId="3E39DB6C" w14:textId="77777777" w:rsidR="00503AD8" w:rsidRDefault="00503AD8" w:rsidP="00BF313B"/>
        </w:tc>
      </w:tr>
      <w:tr w:rsidR="00503AD8" w14:paraId="1166B486" w14:textId="77777777" w:rsidTr="003346AD">
        <w:trPr>
          <w:trHeight w:val="1152"/>
        </w:trPr>
        <w:tc>
          <w:tcPr>
            <w:tcW w:w="3168" w:type="dxa"/>
          </w:tcPr>
          <w:p w14:paraId="136FBF85" w14:textId="05578AD3" w:rsidR="00503AD8" w:rsidRDefault="00503AD8" w:rsidP="003346AD">
            <w:pPr>
              <w:jc w:val="center"/>
            </w:pPr>
            <w:r>
              <w:t>Corn grows</w:t>
            </w:r>
          </w:p>
        </w:tc>
        <w:tc>
          <w:tcPr>
            <w:tcW w:w="6408" w:type="dxa"/>
          </w:tcPr>
          <w:p w14:paraId="411302FE" w14:textId="77777777" w:rsidR="00503AD8" w:rsidRDefault="00503AD8" w:rsidP="00BF313B"/>
        </w:tc>
      </w:tr>
      <w:tr w:rsidR="00503AD8" w14:paraId="4034C49F" w14:textId="77777777" w:rsidTr="003346AD">
        <w:trPr>
          <w:trHeight w:val="1152"/>
        </w:trPr>
        <w:tc>
          <w:tcPr>
            <w:tcW w:w="3168" w:type="dxa"/>
          </w:tcPr>
          <w:p w14:paraId="10CD3E6D" w14:textId="7B0C8695" w:rsidR="00503AD8" w:rsidRDefault="00503AD8" w:rsidP="003346AD">
            <w:pPr>
              <w:jc w:val="center"/>
            </w:pPr>
            <w:r>
              <w:t>Dead corn</w:t>
            </w:r>
            <w:r w:rsidR="00222BD7">
              <w:t xml:space="preserve"> plants</w:t>
            </w:r>
            <w:r>
              <w:t xml:space="preserve"> decompose</w:t>
            </w:r>
          </w:p>
        </w:tc>
        <w:tc>
          <w:tcPr>
            <w:tcW w:w="6408" w:type="dxa"/>
          </w:tcPr>
          <w:p w14:paraId="2CE09EB1" w14:textId="77777777" w:rsidR="00503AD8" w:rsidRDefault="00503AD8" w:rsidP="00BF313B"/>
        </w:tc>
      </w:tr>
      <w:tr w:rsidR="003346AD" w14:paraId="79E1685A" w14:textId="77777777" w:rsidTr="003346AD">
        <w:trPr>
          <w:trHeight w:val="1152"/>
        </w:trPr>
        <w:tc>
          <w:tcPr>
            <w:tcW w:w="3168" w:type="dxa"/>
          </w:tcPr>
          <w:p w14:paraId="60111798" w14:textId="576D4B0A" w:rsidR="003346AD" w:rsidRDefault="003346AD" w:rsidP="003346AD">
            <w:pPr>
              <w:jc w:val="center"/>
            </w:pPr>
            <w:r>
              <w:t>Humans harvest corn and use it to feed cattle</w:t>
            </w:r>
          </w:p>
        </w:tc>
        <w:tc>
          <w:tcPr>
            <w:tcW w:w="6408" w:type="dxa"/>
          </w:tcPr>
          <w:p w14:paraId="0AC31AA2" w14:textId="77777777" w:rsidR="003346AD" w:rsidRDefault="003346AD" w:rsidP="00BF313B"/>
        </w:tc>
      </w:tr>
      <w:bookmarkEnd w:id="0"/>
    </w:tbl>
    <w:p w14:paraId="577DBA9A" w14:textId="173DC2FD" w:rsidR="00DF7FEC" w:rsidRDefault="00DF7FEC" w:rsidP="00F35763">
      <w:pPr>
        <w:rPr>
          <w:rFonts w:ascii="Calibri" w:hAnsi="Calibri"/>
          <w:color w:val="FF0000"/>
          <w:sz w:val="23"/>
          <w:szCs w:val="23"/>
          <w:shd w:val="clear" w:color="auto" w:fill="FFFFFF"/>
        </w:rPr>
      </w:pPr>
    </w:p>
    <w:p w14:paraId="14D78A66" w14:textId="55151BD3" w:rsidR="00F35763" w:rsidRDefault="00F35763" w:rsidP="00F35763">
      <w:r>
        <w:t>3. The wind blows through the corn ecosystem all year.  If you could measure all the CO</w:t>
      </w:r>
      <w:r w:rsidRPr="000306AA">
        <w:rPr>
          <w:vertAlign w:val="subscript"/>
        </w:rPr>
        <w:t>2</w:t>
      </w:r>
      <w:r>
        <w:t xml:space="preserve"> in the wind blowing into the corn ecosystem and compare it with all the CO</w:t>
      </w:r>
      <w:r w:rsidRPr="000306AA">
        <w:rPr>
          <w:vertAlign w:val="subscript"/>
        </w:rPr>
        <w:t>2</w:t>
      </w:r>
      <w:r w:rsidR="00023A05">
        <w:rPr>
          <w:vertAlign w:val="subscript"/>
        </w:rPr>
        <w:t xml:space="preserve"> </w:t>
      </w:r>
      <w:r>
        <w:t>in the wind blowing out of the corn ecosystem, what would you expect to find?</w:t>
      </w:r>
    </w:p>
    <w:p w14:paraId="2BE52F2B" w14:textId="13FEB8DE" w:rsidR="00F35763" w:rsidRDefault="00F35763" w:rsidP="00F35763">
      <w:pPr>
        <w:pStyle w:val="ListParagraph"/>
        <w:numPr>
          <w:ilvl w:val="0"/>
          <w:numId w:val="34"/>
        </w:numPr>
      </w:pPr>
      <w:r>
        <w:t>There would be a little more CO</w:t>
      </w:r>
      <w:r w:rsidRPr="000306AA">
        <w:rPr>
          <w:vertAlign w:val="subscript"/>
        </w:rPr>
        <w:t>2</w:t>
      </w:r>
      <w:r w:rsidR="00023A05">
        <w:rPr>
          <w:vertAlign w:val="subscript"/>
        </w:rPr>
        <w:t xml:space="preserve"> </w:t>
      </w:r>
      <w:r>
        <w:t>in the wind blowing in</w:t>
      </w:r>
    </w:p>
    <w:p w14:paraId="124F3C5F" w14:textId="2E06CD81" w:rsidR="00F35763" w:rsidRDefault="00F35763" w:rsidP="00F35763">
      <w:pPr>
        <w:pStyle w:val="ListParagraph"/>
        <w:numPr>
          <w:ilvl w:val="0"/>
          <w:numId w:val="34"/>
        </w:numPr>
      </w:pPr>
      <w:r>
        <w:t>There would be a little more CO</w:t>
      </w:r>
      <w:r w:rsidRPr="000306AA">
        <w:rPr>
          <w:vertAlign w:val="subscript"/>
        </w:rPr>
        <w:t>2</w:t>
      </w:r>
      <w:r w:rsidR="00023A05">
        <w:rPr>
          <w:vertAlign w:val="subscript"/>
        </w:rPr>
        <w:t xml:space="preserve"> </w:t>
      </w:r>
      <w:r>
        <w:t>in the wind blowing out</w:t>
      </w:r>
    </w:p>
    <w:p w14:paraId="04CBC163" w14:textId="560691D2" w:rsidR="00F35763" w:rsidRDefault="00F35763" w:rsidP="00F35763">
      <w:pPr>
        <w:pStyle w:val="ListParagraph"/>
        <w:numPr>
          <w:ilvl w:val="0"/>
          <w:numId w:val="34"/>
        </w:numPr>
      </w:pPr>
      <w:r>
        <w:t>There would be just as much CO</w:t>
      </w:r>
      <w:r w:rsidRPr="000306AA">
        <w:rPr>
          <w:vertAlign w:val="subscript"/>
        </w:rPr>
        <w:t>2</w:t>
      </w:r>
      <w:r w:rsidR="00023A05">
        <w:rPr>
          <w:vertAlign w:val="subscript"/>
        </w:rPr>
        <w:t xml:space="preserve"> </w:t>
      </w:r>
      <w:r>
        <w:t>in the wind blowing in and the wind blowing out</w:t>
      </w:r>
    </w:p>
    <w:p w14:paraId="17C6A146" w14:textId="77777777" w:rsidR="00F35763" w:rsidRDefault="00F35763" w:rsidP="00F35763"/>
    <w:p w14:paraId="3A25B7A6" w14:textId="77777777" w:rsidR="00F35763" w:rsidRPr="00A10A82" w:rsidRDefault="00F35763" w:rsidP="00F35763">
      <w:r>
        <w:t>Explain your answer.</w:t>
      </w:r>
    </w:p>
    <w:p w14:paraId="54031E24" w14:textId="77777777" w:rsidR="00F35763" w:rsidRPr="00922AB5" w:rsidRDefault="00F35763" w:rsidP="00F35763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F35763" w:rsidRPr="00123C3D" w14:paraId="4BBF9B7E" w14:textId="77777777" w:rsidTr="00623E03">
        <w:trPr>
          <w:trHeight w:val="521"/>
        </w:trPr>
        <w:tc>
          <w:tcPr>
            <w:tcW w:w="9576" w:type="dxa"/>
          </w:tcPr>
          <w:p w14:paraId="16A825D2" w14:textId="77777777" w:rsidR="00F35763" w:rsidRPr="00123C3D" w:rsidRDefault="00F35763" w:rsidP="00623E03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F35763" w:rsidRPr="00123C3D" w14:paraId="3D924EA0" w14:textId="77777777" w:rsidTr="00623E03">
        <w:tc>
          <w:tcPr>
            <w:tcW w:w="9576" w:type="dxa"/>
          </w:tcPr>
          <w:p w14:paraId="10BCFF14" w14:textId="77777777" w:rsidR="00F35763" w:rsidRPr="00123C3D" w:rsidRDefault="00F35763" w:rsidP="00623E03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F35763" w:rsidRPr="00123C3D" w14:paraId="79A7D970" w14:textId="77777777" w:rsidTr="00623E03">
        <w:tc>
          <w:tcPr>
            <w:tcW w:w="9576" w:type="dxa"/>
          </w:tcPr>
          <w:p w14:paraId="30DF17FC" w14:textId="77777777" w:rsidR="00F35763" w:rsidRPr="00123C3D" w:rsidRDefault="00F35763" w:rsidP="00623E03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F35763" w:rsidRPr="00123C3D" w14:paraId="365BD4D6" w14:textId="77777777" w:rsidTr="00623E03">
        <w:tc>
          <w:tcPr>
            <w:tcW w:w="9576" w:type="dxa"/>
          </w:tcPr>
          <w:p w14:paraId="374D950D" w14:textId="77777777" w:rsidR="00F35763" w:rsidRPr="00123C3D" w:rsidRDefault="00F35763" w:rsidP="00623E03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376E12E4" w14:textId="77777777" w:rsidR="00F35763" w:rsidRDefault="00F35763" w:rsidP="00F35763">
      <w:pPr>
        <w:rPr>
          <w:rFonts w:ascii="Calibri" w:hAnsi="Calibri"/>
          <w:color w:val="FF0000"/>
          <w:sz w:val="23"/>
          <w:szCs w:val="23"/>
          <w:shd w:val="clear" w:color="auto" w:fill="FFFFFF"/>
        </w:rPr>
      </w:pPr>
    </w:p>
    <w:p w14:paraId="60C0292C" w14:textId="4FC51E1C" w:rsidR="00F15E86" w:rsidRPr="00DC5F2F" w:rsidRDefault="00F15E86" w:rsidP="007E6C1D">
      <w:pPr>
        <w:rPr>
          <w:rFonts w:cs="Arial"/>
          <w:color w:val="000000"/>
          <w:sz w:val="23"/>
          <w:szCs w:val="23"/>
          <w:shd w:val="clear" w:color="auto" w:fill="FFFFFF"/>
        </w:rPr>
      </w:pPr>
    </w:p>
    <w:p w14:paraId="3C1F2CBB" w14:textId="3F87B04B" w:rsidR="00480854" w:rsidRPr="00480854" w:rsidRDefault="00DC5F2F" w:rsidP="00480854">
      <w:pPr>
        <w:pStyle w:val="Heading2"/>
        <w:rPr>
          <w:rFonts w:cs="Arial"/>
          <w:color w:val="FF0000"/>
        </w:rPr>
      </w:pPr>
      <w:r>
        <w:rPr>
          <w:rFonts w:cs="Arial"/>
        </w:rPr>
        <w:t xml:space="preserve">B. Ecosystem Services in a </w:t>
      </w:r>
      <w:r w:rsidR="0007263E">
        <w:rPr>
          <w:rFonts w:cs="Arial"/>
        </w:rPr>
        <w:t>Corn E</w:t>
      </w:r>
      <w:r>
        <w:rPr>
          <w:rFonts w:cs="Arial"/>
        </w:rPr>
        <w:t>cosystem</w:t>
      </w:r>
    </w:p>
    <w:p w14:paraId="17D62C13" w14:textId="77777777" w:rsidR="00D82B30" w:rsidRDefault="00D82B30" w:rsidP="00D82B30">
      <w:r>
        <w:t>Explain the main way that a corn field provides materials and ecosystem services that are useful to humans.</w:t>
      </w:r>
    </w:p>
    <w:p w14:paraId="2FADCFE1" w14:textId="77777777" w:rsidR="00480854" w:rsidRPr="00480854" w:rsidRDefault="00480854" w:rsidP="00480854">
      <w:pPr>
        <w:rPr>
          <w:rFonts w:cs="Arial"/>
          <w:noProof/>
          <w:color w:val="FF0000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480854" w:rsidRPr="00480854" w14:paraId="17B739AD" w14:textId="77777777" w:rsidTr="00996461">
        <w:tc>
          <w:tcPr>
            <w:tcW w:w="9576" w:type="dxa"/>
          </w:tcPr>
          <w:p w14:paraId="3A0CCA3C" w14:textId="77777777" w:rsidR="00480854" w:rsidRPr="00480854" w:rsidRDefault="00480854" w:rsidP="00996461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480854" w:rsidRPr="00480854" w14:paraId="20FCE9DE" w14:textId="77777777" w:rsidTr="00996461">
        <w:tc>
          <w:tcPr>
            <w:tcW w:w="9576" w:type="dxa"/>
          </w:tcPr>
          <w:p w14:paraId="6B2C63C8" w14:textId="77777777" w:rsidR="00480854" w:rsidRPr="00480854" w:rsidRDefault="00480854" w:rsidP="00996461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480854" w:rsidRPr="00480854" w14:paraId="44A8153A" w14:textId="77777777" w:rsidTr="00996461">
        <w:tc>
          <w:tcPr>
            <w:tcW w:w="9576" w:type="dxa"/>
          </w:tcPr>
          <w:p w14:paraId="21A4A704" w14:textId="77777777" w:rsidR="00480854" w:rsidRPr="00480854" w:rsidRDefault="00480854" w:rsidP="00996461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480854" w:rsidRPr="00480854" w14:paraId="4DDEA7FD" w14:textId="77777777" w:rsidTr="00996461">
        <w:tc>
          <w:tcPr>
            <w:tcW w:w="9576" w:type="dxa"/>
          </w:tcPr>
          <w:p w14:paraId="7F432490" w14:textId="77777777" w:rsidR="00480854" w:rsidRPr="00480854" w:rsidRDefault="00480854" w:rsidP="00996461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70F2D1B2" w14:textId="77777777" w:rsidR="00480854" w:rsidRDefault="00480854" w:rsidP="00480854"/>
    <w:p w14:paraId="434041B5" w14:textId="6834C97F" w:rsidR="006D3FD2" w:rsidRPr="00F27131" w:rsidRDefault="006D3FD2" w:rsidP="006D3FD2">
      <w:pPr>
        <w:pStyle w:val="Heading2"/>
        <w:rPr>
          <w:rFonts w:cs="Arial"/>
          <w:color w:val="FF0000"/>
        </w:rPr>
      </w:pPr>
      <w:r>
        <w:rPr>
          <w:rFonts w:cs="Arial"/>
        </w:rPr>
        <w:t>C</w:t>
      </w:r>
      <w:r w:rsidRPr="00F27131">
        <w:rPr>
          <w:rFonts w:cs="Arial"/>
        </w:rPr>
        <w:t xml:space="preserve">. </w:t>
      </w:r>
      <w:r w:rsidR="008D52CF">
        <w:rPr>
          <w:rFonts w:cs="Arial"/>
        </w:rPr>
        <w:t>Carbon in</w:t>
      </w:r>
      <w:r w:rsidRPr="00F27131">
        <w:rPr>
          <w:rFonts w:cs="Arial"/>
        </w:rPr>
        <w:t xml:space="preserve"> a </w:t>
      </w:r>
      <w:r w:rsidR="008A7BC4">
        <w:rPr>
          <w:rFonts w:cs="Arial"/>
        </w:rPr>
        <w:t>Corn</w:t>
      </w:r>
      <w:r w:rsidRPr="00F27131">
        <w:rPr>
          <w:rFonts w:cs="Arial"/>
        </w:rPr>
        <w:t xml:space="preserve"> Ecosystem</w:t>
      </w:r>
    </w:p>
    <w:p w14:paraId="2DF50189" w14:textId="1CC48712" w:rsidR="00F27131" w:rsidRPr="00DF7FEC" w:rsidRDefault="00F27131" w:rsidP="00F27131">
      <w:pPr>
        <w:spacing w:before="120"/>
        <w:rPr>
          <w:rFonts w:eastAsia="MS Mincho" w:cs="Arial"/>
          <w:szCs w:val="22"/>
        </w:rPr>
      </w:pPr>
      <w:r w:rsidRPr="00DF7FEC">
        <w:rPr>
          <w:rFonts w:eastAsia="MS Mincho" w:cs="Arial"/>
          <w:szCs w:val="22"/>
        </w:rPr>
        <w:t xml:space="preserve">In a </w:t>
      </w:r>
      <w:r w:rsidR="000F7098">
        <w:rPr>
          <w:rFonts w:eastAsia="MS Mincho" w:cs="Arial"/>
          <w:szCs w:val="22"/>
        </w:rPr>
        <w:t xml:space="preserve">corn field </w:t>
      </w:r>
      <w:r w:rsidRPr="00DF7FEC">
        <w:rPr>
          <w:rFonts w:eastAsia="MS Mincho" w:cs="Arial"/>
          <w:szCs w:val="22"/>
        </w:rPr>
        <w:t xml:space="preserve">ecosystem, how would you expect the amount of carbon dioxide in the air to change in the </w:t>
      </w:r>
      <w:r w:rsidR="000F7098">
        <w:rPr>
          <w:rFonts w:eastAsia="MS Mincho" w:cs="Arial"/>
          <w:b/>
          <w:szCs w:val="22"/>
        </w:rPr>
        <w:t>winter</w:t>
      </w:r>
      <w:r w:rsidRPr="00DF7FEC">
        <w:rPr>
          <w:rFonts w:eastAsia="MS Mincho" w:cs="Arial"/>
          <w:b/>
          <w:szCs w:val="22"/>
        </w:rPr>
        <w:t xml:space="preserve">? </w:t>
      </w:r>
      <w:r w:rsidRPr="00DF7FEC">
        <w:rPr>
          <w:rFonts w:eastAsia="MS Mincho" w:cs="Arial"/>
          <w:szCs w:val="22"/>
        </w:rPr>
        <w:t xml:space="preserve">The amount of carbon dioxide in the air around the </w:t>
      </w:r>
      <w:r w:rsidR="000F7098">
        <w:rPr>
          <w:rFonts w:eastAsia="MS Mincho" w:cs="Arial"/>
          <w:szCs w:val="22"/>
        </w:rPr>
        <w:t>corn</w:t>
      </w:r>
      <w:r w:rsidRPr="00DF7FEC">
        <w:rPr>
          <w:rFonts w:eastAsia="MS Mincho" w:cs="Arial"/>
          <w:szCs w:val="22"/>
        </w:rPr>
        <w:t xml:space="preserve"> </w:t>
      </w:r>
      <w:r w:rsidR="000F7098">
        <w:rPr>
          <w:rFonts w:eastAsia="MS Mincho" w:cs="Arial"/>
          <w:szCs w:val="22"/>
        </w:rPr>
        <w:t>field</w:t>
      </w:r>
      <w:r w:rsidRPr="00DF7FEC">
        <w:rPr>
          <w:rFonts w:eastAsia="MS Mincho" w:cs="Arial"/>
          <w:szCs w:val="22"/>
        </w:rPr>
        <w:t xml:space="preserve"> (choose one): </w:t>
      </w:r>
    </w:p>
    <w:tbl>
      <w:tblPr>
        <w:tblStyle w:val="TableGrid"/>
        <w:tblW w:w="4343" w:type="dxa"/>
        <w:tblInd w:w="35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3"/>
      </w:tblGrid>
      <w:tr w:rsidR="00DF7FEC" w:rsidRPr="00DF7FEC" w14:paraId="57BECC69" w14:textId="77777777" w:rsidTr="00DF7FEC">
        <w:tc>
          <w:tcPr>
            <w:tcW w:w="4343" w:type="dxa"/>
          </w:tcPr>
          <w:p w14:paraId="3431E413" w14:textId="2F6488BC" w:rsidR="00F27131" w:rsidRPr="00DF7FEC" w:rsidRDefault="00F27131" w:rsidP="00F27131">
            <w:pPr>
              <w:pStyle w:val="ListParagraph"/>
              <w:numPr>
                <w:ilvl w:val="0"/>
                <w:numId w:val="33"/>
              </w:numPr>
              <w:adjustRightInd w:val="0"/>
              <w:spacing w:before="120" w:after="120"/>
              <w:rPr>
                <w:rFonts w:cs="Arial"/>
                <w:szCs w:val="22"/>
              </w:rPr>
            </w:pPr>
            <w:r w:rsidRPr="00DF7FEC">
              <w:rPr>
                <w:rFonts w:cs="Arial"/>
                <w:szCs w:val="22"/>
              </w:rPr>
              <w:t>Would increase</w:t>
            </w:r>
          </w:p>
          <w:p w14:paraId="79077D72" w14:textId="77777777" w:rsidR="00F27131" w:rsidRPr="00DF7FEC" w:rsidRDefault="00F27131" w:rsidP="00F27131">
            <w:pPr>
              <w:pStyle w:val="ListParagraph"/>
              <w:numPr>
                <w:ilvl w:val="0"/>
                <w:numId w:val="33"/>
              </w:numPr>
              <w:adjustRightInd w:val="0"/>
              <w:spacing w:before="120" w:after="120"/>
              <w:rPr>
                <w:rFonts w:cs="Arial"/>
                <w:szCs w:val="22"/>
              </w:rPr>
            </w:pPr>
            <w:r w:rsidRPr="00DF7FEC">
              <w:rPr>
                <w:rFonts w:cs="Arial"/>
                <w:szCs w:val="22"/>
              </w:rPr>
              <w:t>Would decrease</w:t>
            </w:r>
          </w:p>
          <w:p w14:paraId="5578AFBD" w14:textId="3EDE53C3" w:rsidR="00F27131" w:rsidRPr="00DF7FEC" w:rsidRDefault="00F27131" w:rsidP="00F27131">
            <w:pPr>
              <w:pStyle w:val="ListParagraph"/>
              <w:numPr>
                <w:ilvl w:val="0"/>
                <w:numId w:val="33"/>
              </w:numPr>
              <w:adjustRightInd w:val="0"/>
              <w:spacing w:before="120" w:after="120"/>
              <w:rPr>
                <w:rFonts w:cs="Arial"/>
                <w:szCs w:val="22"/>
              </w:rPr>
            </w:pPr>
            <w:r w:rsidRPr="00DF7FEC">
              <w:rPr>
                <w:rFonts w:cs="Arial"/>
                <w:szCs w:val="22"/>
              </w:rPr>
              <w:t>Would stay about the same</w:t>
            </w:r>
          </w:p>
        </w:tc>
      </w:tr>
    </w:tbl>
    <w:p w14:paraId="4F8D7904" w14:textId="77777777" w:rsidR="00F27131" w:rsidRDefault="00F27131" w:rsidP="00F27131">
      <w:pPr>
        <w:rPr>
          <w:rFonts w:eastAsia="MS Mincho" w:cs="Arial"/>
          <w:szCs w:val="22"/>
        </w:rPr>
      </w:pPr>
    </w:p>
    <w:p w14:paraId="4C22F73C" w14:textId="77777777" w:rsidR="008D52CF" w:rsidRDefault="008D52CF" w:rsidP="00F27131">
      <w:pPr>
        <w:rPr>
          <w:rFonts w:eastAsia="MS Mincho" w:cs="Arial"/>
          <w:szCs w:val="22"/>
        </w:rPr>
      </w:pPr>
    </w:p>
    <w:p w14:paraId="7B0D0AA1" w14:textId="77777777" w:rsidR="008D52CF" w:rsidRDefault="008D52CF" w:rsidP="00F27131">
      <w:pPr>
        <w:rPr>
          <w:rFonts w:eastAsia="MS Mincho" w:cs="Arial"/>
          <w:szCs w:val="22"/>
        </w:rPr>
      </w:pPr>
    </w:p>
    <w:p w14:paraId="3E5DC59D" w14:textId="77777777" w:rsidR="008D52CF" w:rsidRPr="00DF7FEC" w:rsidRDefault="008D52CF" w:rsidP="00F27131">
      <w:pPr>
        <w:rPr>
          <w:rFonts w:eastAsia="MS Mincho" w:cs="Arial"/>
          <w:szCs w:val="22"/>
        </w:rPr>
      </w:pPr>
    </w:p>
    <w:p w14:paraId="016867FF" w14:textId="2B5952A6" w:rsidR="00F27131" w:rsidRDefault="00F27131" w:rsidP="00F27131">
      <w:pPr>
        <w:rPr>
          <w:rFonts w:eastAsia="MS Mincho" w:cs="Arial"/>
          <w:szCs w:val="22"/>
        </w:rPr>
      </w:pPr>
      <w:r w:rsidRPr="00DF7FEC">
        <w:rPr>
          <w:rFonts w:eastAsia="MS Mincho" w:cs="Arial"/>
          <w:szCs w:val="22"/>
        </w:rPr>
        <w:lastRenderedPageBreak/>
        <w:t>Explain your answer. What might cause the amount of CO</w:t>
      </w:r>
      <w:r w:rsidRPr="00DF7FEC">
        <w:rPr>
          <w:rFonts w:eastAsia="MS Mincho" w:cs="Arial"/>
          <w:szCs w:val="22"/>
          <w:vertAlign w:val="subscript"/>
        </w:rPr>
        <w:t>2</w:t>
      </w:r>
      <w:r w:rsidRPr="00DF7FEC">
        <w:rPr>
          <w:rFonts w:eastAsia="MS Mincho" w:cs="Arial"/>
          <w:szCs w:val="22"/>
        </w:rPr>
        <w:t xml:space="preserve"> in the air around the </w:t>
      </w:r>
      <w:r w:rsidR="000F7098">
        <w:rPr>
          <w:rFonts w:eastAsia="MS Mincho" w:cs="Arial"/>
          <w:szCs w:val="22"/>
        </w:rPr>
        <w:t>corn field</w:t>
      </w:r>
      <w:r w:rsidRPr="00DF7FEC">
        <w:rPr>
          <w:rFonts w:eastAsia="MS Mincho" w:cs="Arial"/>
          <w:szCs w:val="22"/>
        </w:rPr>
        <w:t xml:space="preserve"> to change during the </w:t>
      </w:r>
      <w:r w:rsidR="000F7098">
        <w:rPr>
          <w:rFonts w:eastAsia="MS Mincho" w:cs="Arial"/>
          <w:szCs w:val="22"/>
        </w:rPr>
        <w:t>winter</w:t>
      </w:r>
      <w:r w:rsidRPr="00DF7FEC">
        <w:rPr>
          <w:rFonts w:eastAsia="MS Mincho" w:cs="Arial"/>
          <w:szCs w:val="22"/>
        </w:rPr>
        <w:t xml:space="preserve">? </w:t>
      </w:r>
    </w:p>
    <w:p w14:paraId="25D95521" w14:textId="77777777" w:rsidR="00023A05" w:rsidRPr="00DF7FEC" w:rsidRDefault="00023A05" w:rsidP="00F27131">
      <w:pPr>
        <w:rPr>
          <w:rFonts w:eastAsia="MS Mincho" w:cs="Arial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DF7FEC" w:rsidRPr="00480854" w14:paraId="00BA7A2E" w14:textId="77777777" w:rsidTr="00BF313B">
        <w:tc>
          <w:tcPr>
            <w:tcW w:w="9576" w:type="dxa"/>
          </w:tcPr>
          <w:p w14:paraId="6CA49379" w14:textId="77777777" w:rsidR="00DF7FEC" w:rsidRPr="00480854" w:rsidRDefault="00DF7FEC" w:rsidP="00BF313B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DF7FEC" w:rsidRPr="00480854" w14:paraId="1B24A8CF" w14:textId="77777777" w:rsidTr="00BF313B">
        <w:tc>
          <w:tcPr>
            <w:tcW w:w="9576" w:type="dxa"/>
          </w:tcPr>
          <w:p w14:paraId="0CEDD583" w14:textId="77777777" w:rsidR="00DF7FEC" w:rsidRPr="00480854" w:rsidRDefault="00DF7FEC" w:rsidP="00BF313B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DF7FEC" w:rsidRPr="00480854" w14:paraId="2ECB12B9" w14:textId="77777777" w:rsidTr="00BF313B">
        <w:tc>
          <w:tcPr>
            <w:tcW w:w="9576" w:type="dxa"/>
          </w:tcPr>
          <w:p w14:paraId="686CBE3D" w14:textId="77777777" w:rsidR="00DF7FEC" w:rsidRPr="00480854" w:rsidRDefault="00DF7FEC" w:rsidP="00BF313B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DF7FEC" w:rsidRPr="00480854" w14:paraId="16398875" w14:textId="77777777" w:rsidTr="00BF313B">
        <w:tc>
          <w:tcPr>
            <w:tcW w:w="9576" w:type="dxa"/>
          </w:tcPr>
          <w:p w14:paraId="3F9A1C39" w14:textId="77777777" w:rsidR="00DF7FEC" w:rsidRPr="00480854" w:rsidRDefault="00DF7FEC" w:rsidP="00BF313B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509A1C65" w14:textId="77777777" w:rsidR="006D3FD2" w:rsidRPr="00480854" w:rsidRDefault="006D3FD2" w:rsidP="00480854"/>
    <w:p w14:paraId="3E864FF0" w14:textId="6521C3A2" w:rsidR="00753653" w:rsidRPr="00480854" w:rsidRDefault="006D3FD2" w:rsidP="5A1E48CA">
      <w:pPr>
        <w:pStyle w:val="Heading2"/>
        <w:rPr>
          <w:rFonts w:cs="Arial"/>
          <w:color w:val="FF0000"/>
        </w:rPr>
      </w:pPr>
      <w:r>
        <w:rPr>
          <w:rFonts w:cs="Arial"/>
        </w:rPr>
        <w:t>D</w:t>
      </w:r>
      <w:r w:rsidR="5A1E48CA" w:rsidRPr="00480854">
        <w:rPr>
          <w:rFonts w:cs="Arial"/>
        </w:rPr>
        <w:t xml:space="preserve">. Something interesting </w:t>
      </w:r>
      <w:r>
        <w:rPr>
          <w:rFonts w:cs="Arial"/>
        </w:rPr>
        <w:t>that you learned</w:t>
      </w:r>
    </w:p>
    <w:p w14:paraId="6D1FA6CA" w14:textId="095ECCFC" w:rsidR="00BC5A8F" w:rsidRPr="00480854" w:rsidRDefault="00BC5A8F" w:rsidP="00BC5A8F">
      <w:pPr>
        <w:rPr>
          <w:rFonts w:cs="Arial"/>
          <w:szCs w:val="22"/>
        </w:rPr>
      </w:pPr>
      <w:r w:rsidRPr="00480854">
        <w:rPr>
          <w:rFonts w:cs="Arial"/>
          <w:szCs w:val="22"/>
        </w:rPr>
        <w:t xml:space="preserve">What is something interesting that you learned about </w:t>
      </w:r>
      <w:r w:rsidR="00EF2149">
        <w:rPr>
          <w:rFonts w:cs="Arial"/>
          <w:szCs w:val="22"/>
        </w:rPr>
        <w:t xml:space="preserve">a corn field </w:t>
      </w:r>
      <w:r w:rsidR="004E6561">
        <w:rPr>
          <w:rFonts w:cs="Arial"/>
          <w:szCs w:val="22"/>
        </w:rPr>
        <w:t>ecosystem</w:t>
      </w:r>
      <w:r w:rsidR="003F1602" w:rsidRPr="00480854">
        <w:rPr>
          <w:rFonts w:cs="Arial"/>
          <w:szCs w:val="22"/>
        </w:rPr>
        <w:t xml:space="preserve"> from your readings and discussion</w:t>
      </w:r>
      <w:r w:rsidRPr="00480854">
        <w:rPr>
          <w:rFonts w:cs="Arial"/>
          <w:szCs w:val="22"/>
        </w:rPr>
        <w:t>?</w:t>
      </w:r>
    </w:p>
    <w:p w14:paraId="6DBBD983" w14:textId="77777777" w:rsidR="007526C4" w:rsidRPr="00480854" w:rsidRDefault="007526C4" w:rsidP="007E01B1">
      <w:pPr>
        <w:rPr>
          <w:rFonts w:cs="Arial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7526C4" w:rsidRPr="00480854" w14:paraId="09931E78" w14:textId="77777777" w:rsidTr="00D5394D">
        <w:tc>
          <w:tcPr>
            <w:tcW w:w="9576" w:type="dxa"/>
          </w:tcPr>
          <w:p w14:paraId="5A94627C" w14:textId="77777777" w:rsidR="007526C4" w:rsidRPr="00480854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480854" w14:paraId="076A3E9E" w14:textId="77777777" w:rsidTr="00D5394D">
        <w:tc>
          <w:tcPr>
            <w:tcW w:w="9576" w:type="dxa"/>
          </w:tcPr>
          <w:p w14:paraId="6C0498E3" w14:textId="77777777" w:rsidR="007526C4" w:rsidRPr="00480854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480854" w14:paraId="64C70F29" w14:textId="77777777" w:rsidTr="00D5394D">
        <w:tc>
          <w:tcPr>
            <w:tcW w:w="9576" w:type="dxa"/>
          </w:tcPr>
          <w:p w14:paraId="11F0FA82" w14:textId="77777777" w:rsidR="007526C4" w:rsidRPr="00480854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480854" w14:paraId="0EFAD31A" w14:textId="77777777" w:rsidTr="00D5394D">
        <w:tc>
          <w:tcPr>
            <w:tcW w:w="9576" w:type="dxa"/>
          </w:tcPr>
          <w:p w14:paraId="439D921A" w14:textId="77777777" w:rsidR="007526C4" w:rsidRPr="00480854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6F4C90EF" w14:textId="77777777" w:rsidR="00480854" w:rsidRPr="00480854" w:rsidRDefault="00480854" w:rsidP="00206DEE">
      <w:pPr>
        <w:rPr>
          <w:rFonts w:cs="Arial"/>
          <w:szCs w:val="22"/>
        </w:rPr>
      </w:pPr>
    </w:p>
    <w:sectPr w:rsidR="00480854" w:rsidRPr="00480854" w:rsidSect="001B609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8D48B" w14:textId="77777777" w:rsidR="000869CF" w:rsidRDefault="000869CF">
      <w:r>
        <w:separator/>
      </w:r>
    </w:p>
  </w:endnote>
  <w:endnote w:type="continuationSeparator" w:id="0">
    <w:p w14:paraId="1266AFBB" w14:textId="77777777" w:rsidR="000869CF" w:rsidRDefault="00086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B33BC" w14:textId="0266ECC2" w:rsidR="00CE47B9" w:rsidRPr="00CE47B9" w:rsidRDefault="00CB521D" w:rsidP="00CE47B9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Ecosystems</w:t>
    </w:r>
    <w:r w:rsidR="002B171F" w:rsidRPr="00CE47B9">
      <w:rPr>
        <w:i/>
        <w:color w:val="000000" w:themeColor="text1"/>
        <w:sz w:val="16"/>
        <w:szCs w:val="16"/>
      </w:rPr>
      <w:t xml:space="preserve"> </w:t>
    </w:r>
    <w:r>
      <w:rPr>
        <w:i/>
        <w:color w:val="000000" w:themeColor="text1"/>
        <w:sz w:val="16"/>
        <w:szCs w:val="16"/>
      </w:rPr>
      <w:t>Unit, Activity 5.2</w:t>
    </w:r>
  </w:p>
  <w:p w14:paraId="6E7762B0" w14:textId="327C6243" w:rsidR="060A4283" w:rsidRPr="00CE47B9" w:rsidRDefault="00CE47B9" w:rsidP="00CE47B9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8D52CF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326C5" w14:textId="77777777" w:rsidR="00A669B9" w:rsidRPr="006B6225" w:rsidRDefault="00A669B9" w:rsidP="00A669B9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7D9BB241" wp14:editId="59126F9B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Ecosystems Unit, Activity 5.2</w:t>
    </w:r>
  </w:p>
  <w:p w14:paraId="0A4321F2" w14:textId="77777777" w:rsidR="00A669B9" w:rsidRPr="006B6225" w:rsidRDefault="00A669B9" w:rsidP="00A669B9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</w:t>
    </w:r>
    <w:r>
      <w:rPr>
        <w:i/>
        <w:color w:val="000000" w:themeColor="text1"/>
        <w:sz w:val="16"/>
        <w:szCs w:val="16"/>
      </w:rPr>
      <w:t>ations in Matter and Energy 2019</w:t>
    </w:r>
  </w:p>
  <w:p w14:paraId="12C36AC2" w14:textId="53E2DD01" w:rsidR="007F4969" w:rsidRPr="00A669B9" w:rsidRDefault="00A669B9" w:rsidP="00A669B9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</w:t>
    </w:r>
    <w:r>
      <w:rPr>
        <w:i/>
        <w:color w:val="000000" w:themeColor="text1"/>
        <w:sz w:val="16"/>
        <w:szCs w:val="16"/>
      </w:rPr>
      <w:t>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AD191" w14:textId="77777777" w:rsidR="000869CF" w:rsidRDefault="000869CF">
      <w:r>
        <w:separator/>
      </w:r>
    </w:p>
  </w:footnote>
  <w:footnote w:type="continuationSeparator" w:id="0">
    <w:p w14:paraId="0D1E5460" w14:textId="77777777" w:rsidR="000869CF" w:rsidRDefault="00086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2B924FBC" w14:paraId="7889EDD8" w14:textId="77777777" w:rsidTr="2B924FBC">
      <w:tc>
        <w:tcPr>
          <w:tcW w:w="3120" w:type="dxa"/>
        </w:tcPr>
        <w:p w14:paraId="54C1DF07" w14:textId="05228DAB" w:rsidR="2B924FBC" w:rsidRDefault="2B924FBC" w:rsidP="2B924FBC">
          <w:pPr>
            <w:pStyle w:val="Header"/>
            <w:ind w:left="-115"/>
          </w:pPr>
        </w:p>
      </w:tc>
      <w:tc>
        <w:tcPr>
          <w:tcW w:w="3120" w:type="dxa"/>
        </w:tcPr>
        <w:p w14:paraId="4296B952" w14:textId="416411DE" w:rsidR="2B924FBC" w:rsidRDefault="2B924FBC" w:rsidP="2B924FBC">
          <w:pPr>
            <w:pStyle w:val="Header"/>
            <w:jc w:val="center"/>
          </w:pPr>
        </w:p>
      </w:tc>
      <w:tc>
        <w:tcPr>
          <w:tcW w:w="3120" w:type="dxa"/>
        </w:tcPr>
        <w:p w14:paraId="5DC404D7" w14:textId="3FB22292" w:rsidR="2B924FBC" w:rsidRDefault="2B924FBC" w:rsidP="2B924FBC">
          <w:pPr>
            <w:pStyle w:val="Header"/>
            <w:ind w:right="-115"/>
            <w:jc w:val="right"/>
          </w:pPr>
        </w:p>
      </w:tc>
    </w:tr>
  </w:tbl>
  <w:p w14:paraId="356EF20A" w14:textId="6F562095" w:rsidR="2B924FBC" w:rsidRDefault="2B924FBC" w:rsidP="2B924F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E8128" w14:textId="77777777" w:rsidR="007526C4" w:rsidRDefault="114D2197">
    <w:pPr>
      <w:pStyle w:val="Header"/>
    </w:pPr>
    <w:r w:rsidRPr="114D2197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E384B"/>
    <w:multiLevelType w:val="hybridMultilevel"/>
    <w:tmpl w:val="BB8A12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E129B"/>
    <w:multiLevelType w:val="hybridMultilevel"/>
    <w:tmpl w:val="440028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305ED"/>
    <w:multiLevelType w:val="hybridMultilevel"/>
    <w:tmpl w:val="0BB0CA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F45CF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2E7714"/>
    <w:multiLevelType w:val="hybridMultilevel"/>
    <w:tmpl w:val="CCFC5700"/>
    <w:lvl w:ilvl="0" w:tplc="E4E0FF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7453A4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5F6C18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0"/>
  </w:num>
  <w:num w:numId="4">
    <w:abstractNumId w:val="5"/>
  </w:num>
  <w:num w:numId="5">
    <w:abstractNumId w:val="16"/>
  </w:num>
  <w:num w:numId="6">
    <w:abstractNumId w:val="24"/>
  </w:num>
  <w:num w:numId="7">
    <w:abstractNumId w:val="31"/>
  </w:num>
  <w:num w:numId="8">
    <w:abstractNumId w:val="29"/>
  </w:num>
  <w:num w:numId="9">
    <w:abstractNumId w:val="3"/>
  </w:num>
  <w:num w:numId="10">
    <w:abstractNumId w:val="8"/>
  </w:num>
  <w:num w:numId="11">
    <w:abstractNumId w:val="23"/>
  </w:num>
  <w:num w:numId="12">
    <w:abstractNumId w:val="15"/>
  </w:num>
  <w:num w:numId="13">
    <w:abstractNumId w:val="1"/>
  </w:num>
  <w:num w:numId="14">
    <w:abstractNumId w:val="21"/>
  </w:num>
  <w:num w:numId="15">
    <w:abstractNumId w:val="32"/>
  </w:num>
  <w:num w:numId="16">
    <w:abstractNumId w:val="22"/>
  </w:num>
  <w:num w:numId="17">
    <w:abstractNumId w:val="4"/>
  </w:num>
  <w:num w:numId="18">
    <w:abstractNumId w:val="10"/>
  </w:num>
  <w:num w:numId="19">
    <w:abstractNumId w:val="25"/>
  </w:num>
  <w:num w:numId="20">
    <w:abstractNumId w:val="26"/>
  </w:num>
  <w:num w:numId="21">
    <w:abstractNumId w:val="9"/>
  </w:num>
  <w:num w:numId="22">
    <w:abstractNumId w:val="30"/>
  </w:num>
  <w:num w:numId="23">
    <w:abstractNumId w:val="30"/>
  </w:num>
  <w:num w:numId="24">
    <w:abstractNumId w:val="20"/>
  </w:num>
  <w:num w:numId="25">
    <w:abstractNumId w:val="12"/>
  </w:num>
  <w:num w:numId="26">
    <w:abstractNumId w:val="11"/>
  </w:num>
  <w:num w:numId="27">
    <w:abstractNumId w:val="17"/>
  </w:num>
  <w:num w:numId="28">
    <w:abstractNumId w:val="19"/>
  </w:num>
  <w:num w:numId="29">
    <w:abstractNumId w:val="14"/>
  </w:num>
  <w:num w:numId="30">
    <w:abstractNumId w:val="27"/>
  </w:num>
  <w:num w:numId="31">
    <w:abstractNumId w:val="6"/>
  </w:num>
  <w:num w:numId="32">
    <w:abstractNumId w:val="18"/>
  </w:num>
  <w:num w:numId="33">
    <w:abstractNumId w:val="2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206"/>
    <w:rsid w:val="0000605E"/>
    <w:rsid w:val="00023A05"/>
    <w:rsid w:val="00064F8F"/>
    <w:rsid w:val="0007263E"/>
    <w:rsid w:val="00072838"/>
    <w:rsid w:val="0007335B"/>
    <w:rsid w:val="00080F0A"/>
    <w:rsid w:val="000869CF"/>
    <w:rsid w:val="00097CFB"/>
    <w:rsid w:val="000A3F4E"/>
    <w:rsid w:val="000A6040"/>
    <w:rsid w:val="000C42BE"/>
    <w:rsid w:val="000D32FF"/>
    <w:rsid w:val="000F09C4"/>
    <w:rsid w:val="000F7098"/>
    <w:rsid w:val="001037A6"/>
    <w:rsid w:val="001227DB"/>
    <w:rsid w:val="0012797B"/>
    <w:rsid w:val="00135C69"/>
    <w:rsid w:val="001401F3"/>
    <w:rsid w:val="0014198C"/>
    <w:rsid w:val="0016032A"/>
    <w:rsid w:val="00182841"/>
    <w:rsid w:val="00183CAD"/>
    <w:rsid w:val="00184C6A"/>
    <w:rsid w:val="001A63B4"/>
    <w:rsid w:val="001B2FD3"/>
    <w:rsid w:val="001B6091"/>
    <w:rsid w:val="001D30FF"/>
    <w:rsid w:val="001E4D27"/>
    <w:rsid w:val="001F3604"/>
    <w:rsid w:val="00206DEE"/>
    <w:rsid w:val="00215D3A"/>
    <w:rsid w:val="00222BD7"/>
    <w:rsid w:val="0023266B"/>
    <w:rsid w:val="00283D17"/>
    <w:rsid w:val="002A5C2F"/>
    <w:rsid w:val="002B171F"/>
    <w:rsid w:val="002B7278"/>
    <w:rsid w:val="002F5934"/>
    <w:rsid w:val="00316459"/>
    <w:rsid w:val="0032384A"/>
    <w:rsid w:val="003346AD"/>
    <w:rsid w:val="00363FF8"/>
    <w:rsid w:val="00370968"/>
    <w:rsid w:val="00371E47"/>
    <w:rsid w:val="00377F3A"/>
    <w:rsid w:val="003B4690"/>
    <w:rsid w:val="003F1602"/>
    <w:rsid w:val="003F4D8B"/>
    <w:rsid w:val="004538B0"/>
    <w:rsid w:val="0045637C"/>
    <w:rsid w:val="00473780"/>
    <w:rsid w:val="00480854"/>
    <w:rsid w:val="0048711D"/>
    <w:rsid w:val="004E6561"/>
    <w:rsid w:val="00503AD8"/>
    <w:rsid w:val="00517798"/>
    <w:rsid w:val="0053520F"/>
    <w:rsid w:val="00545934"/>
    <w:rsid w:val="00545D34"/>
    <w:rsid w:val="00550FC7"/>
    <w:rsid w:val="00583CE9"/>
    <w:rsid w:val="005B0865"/>
    <w:rsid w:val="005B7557"/>
    <w:rsid w:val="005D4909"/>
    <w:rsid w:val="005E3ECF"/>
    <w:rsid w:val="0061478D"/>
    <w:rsid w:val="00625206"/>
    <w:rsid w:val="00636C43"/>
    <w:rsid w:val="00637165"/>
    <w:rsid w:val="006603DC"/>
    <w:rsid w:val="00660614"/>
    <w:rsid w:val="00682981"/>
    <w:rsid w:val="006C5D98"/>
    <w:rsid w:val="006D3FD2"/>
    <w:rsid w:val="006E19BC"/>
    <w:rsid w:val="006F40FB"/>
    <w:rsid w:val="006F7B6C"/>
    <w:rsid w:val="00715A47"/>
    <w:rsid w:val="00723DF0"/>
    <w:rsid w:val="007422D2"/>
    <w:rsid w:val="007526C4"/>
    <w:rsid w:val="00752A31"/>
    <w:rsid w:val="007535A0"/>
    <w:rsid w:val="00753653"/>
    <w:rsid w:val="00782ED8"/>
    <w:rsid w:val="00790720"/>
    <w:rsid w:val="00794365"/>
    <w:rsid w:val="007B1C78"/>
    <w:rsid w:val="007E01B1"/>
    <w:rsid w:val="007E6C1D"/>
    <w:rsid w:val="007F4969"/>
    <w:rsid w:val="007F65AC"/>
    <w:rsid w:val="008423F7"/>
    <w:rsid w:val="00857AA6"/>
    <w:rsid w:val="00861A04"/>
    <w:rsid w:val="00862A64"/>
    <w:rsid w:val="00871AC2"/>
    <w:rsid w:val="008A7BC4"/>
    <w:rsid w:val="008B2A75"/>
    <w:rsid w:val="008C1C0E"/>
    <w:rsid w:val="008C5369"/>
    <w:rsid w:val="008C6EC6"/>
    <w:rsid w:val="008D52CF"/>
    <w:rsid w:val="008E016E"/>
    <w:rsid w:val="009713FD"/>
    <w:rsid w:val="009753B7"/>
    <w:rsid w:val="009754CD"/>
    <w:rsid w:val="00983032"/>
    <w:rsid w:val="00996A73"/>
    <w:rsid w:val="009C1B6D"/>
    <w:rsid w:val="009E2593"/>
    <w:rsid w:val="00A33CF5"/>
    <w:rsid w:val="00A40110"/>
    <w:rsid w:val="00A477A8"/>
    <w:rsid w:val="00A669B9"/>
    <w:rsid w:val="00A76E0E"/>
    <w:rsid w:val="00A77345"/>
    <w:rsid w:val="00A90E1E"/>
    <w:rsid w:val="00AA54BA"/>
    <w:rsid w:val="00AB5EBD"/>
    <w:rsid w:val="00AC2584"/>
    <w:rsid w:val="00B361B0"/>
    <w:rsid w:val="00B40012"/>
    <w:rsid w:val="00B4654B"/>
    <w:rsid w:val="00B51095"/>
    <w:rsid w:val="00B54946"/>
    <w:rsid w:val="00B55CE5"/>
    <w:rsid w:val="00B56E42"/>
    <w:rsid w:val="00B57D71"/>
    <w:rsid w:val="00BB67BB"/>
    <w:rsid w:val="00BC4D9C"/>
    <w:rsid w:val="00BC5A8F"/>
    <w:rsid w:val="00BD20A9"/>
    <w:rsid w:val="00BD20CD"/>
    <w:rsid w:val="00BD3A23"/>
    <w:rsid w:val="00BD55F5"/>
    <w:rsid w:val="00BE4523"/>
    <w:rsid w:val="00C451A7"/>
    <w:rsid w:val="00C60927"/>
    <w:rsid w:val="00C9360D"/>
    <w:rsid w:val="00CA47D3"/>
    <w:rsid w:val="00CB521D"/>
    <w:rsid w:val="00CE47B9"/>
    <w:rsid w:val="00D37B81"/>
    <w:rsid w:val="00D4596E"/>
    <w:rsid w:val="00D71491"/>
    <w:rsid w:val="00D779AD"/>
    <w:rsid w:val="00D82B30"/>
    <w:rsid w:val="00DA19D2"/>
    <w:rsid w:val="00DA51BA"/>
    <w:rsid w:val="00DB53ED"/>
    <w:rsid w:val="00DC5F2F"/>
    <w:rsid w:val="00DD04A3"/>
    <w:rsid w:val="00DE3981"/>
    <w:rsid w:val="00DE3D9A"/>
    <w:rsid w:val="00DF7FEC"/>
    <w:rsid w:val="00E03329"/>
    <w:rsid w:val="00E2331C"/>
    <w:rsid w:val="00E34921"/>
    <w:rsid w:val="00E608FF"/>
    <w:rsid w:val="00E61F11"/>
    <w:rsid w:val="00E92C69"/>
    <w:rsid w:val="00ED7E48"/>
    <w:rsid w:val="00EE2081"/>
    <w:rsid w:val="00EE60A0"/>
    <w:rsid w:val="00EF2149"/>
    <w:rsid w:val="00F15E86"/>
    <w:rsid w:val="00F17224"/>
    <w:rsid w:val="00F20C71"/>
    <w:rsid w:val="00F27131"/>
    <w:rsid w:val="00F35763"/>
    <w:rsid w:val="00F76AEE"/>
    <w:rsid w:val="00FA48A9"/>
    <w:rsid w:val="00FC431E"/>
    <w:rsid w:val="00FC4D44"/>
    <w:rsid w:val="00FD1905"/>
    <w:rsid w:val="00FD2EBF"/>
    <w:rsid w:val="060A4283"/>
    <w:rsid w:val="114D2197"/>
    <w:rsid w:val="16252129"/>
    <w:rsid w:val="1A94DE79"/>
    <w:rsid w:val="1D01D0E9"/>
    <w:rsid w:val="2419F059"/>
    <w:rsid w:val="2B924FBC"/>
    <w:rsid w:val="2D12992A"/>
    <w:rsid w:val="33395AFE"/>
    <w:rsid w:val="394358F2"/>
    <w:rsid w:val="3A1D4AFD"/>
    <w:rsid w:val="3EB81272"/>
    <w:rsid w:val="41B62A82"/>
    <w:rsid w:val="469D188D"/>
    <w:rsid w:val="53600E8C"/>
    <w:rsid w:val="58665D9A"/>
    <w:rsid w:val="5A1E48CA"/>
    <w:rsid w:val="5E685218"/>
    <w:rsid w:val="69BE5017"/>
    <w:rsid w:val="6CC549A6"/>
    <w:rsid w:val="72D13CDB"/>
    <w:rsid w:val="7F7C8CD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6B29F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CommentText">
    <w:name w:val="annotation text"/>
    <w:basedOn w:val="Normal"/>
    <w:link w:val="CommentTextChar"/>
    <w:uiPriority w:val="99"/>
    <w:unhideWhenUsed/>
    <w:rsid w:val="007B1C78"/>
    <w:pPr>
      <w:spacing w:after="0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1C78"/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7B1C78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C78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C78"/>
    <w:rPr>
      <w:rFonts w:ascii="Times New Roman" w:hAnsi="Times New Roman"/>
      <w:sz w:val="18"/>
      <w:szCs w:val="18"/>
    </w:rPr>
  </w:style>
  <w:style w:type="table" w:styleId="GridTable4">
    <w:name w:val="Grid Table 4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E86"/>
    <w:pPr>
      <w:spacing w:after="6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E86"/>
    <w:rPr>
      <w:rFonts w:ascii="Arial" w:eastAsiaTheme="minorHAnsi" w:hAnsi="Arial" w:cstheme="minorBidi"/>
      <w:b/>
      <w:bCs/>
    </w:rPr>
  </w:style>
  <w:style w:type="paragraph" w:styleId="Revision">
    <w:name w:val="Revision"/>
    <w:hidden/>
    <w:uiPriority w:val="99"/>
    <w:semiHidden/>
    <w:rsid w:val="00F15E86"/>
    <w:rPr>
      <w:rFonts w:ascii="Arial" w:hAnsi="Arial"/>
      <w:sz w:val="22"/>
    </w:rPr>
  </w:style>
  <w:style w:type="paragraph" w:customStyle="1" w:styleId="FreeForm">
    <w:name w:val="Free Form"/>
    <w:autoRedefine/>
    <w:rsid w:val="00F27131"/>
    <w:pPr>
      <w:jc w:val="center"/>
    </w:pPr>
    <w:rPr>
      <w:rFonts w:ascii="Arial" w:eastAsia="ヒラギノ角ゴ Pro W3" w:hAnsi="Arial" w:cs="Arial"/>
      <w:color w:val="00000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D52CF"/>
    <w:pPr>
      <w:spacing w:after="0"/>
    </w:pPr>
    <w:rPr>
      <w:rFonts w:ascii="Times New Roman" w:hAnsi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D52CF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ropbox%20(CarbonTIME)/1%20CTIME2%20Network%20Leaders/1.6%20Templates/CTIME_Workshee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17AE43B-1CCC-CE4C-AB8A-CEDA241B5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CTIME_Worksheet_Template.dotx</Template>
  <TotalTime>7</TotalTime>
  <Pages>3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Andy Anderson</cp:lastModifiedBy>
  <cp:revision>7</cp:revision>
  <dcterms:created xsi:type="dcterms:W3CDTF">2018-02-06T21:29:00Z</dcterms:created>
  <dcterms:modified xsi:type="dcterms:W3CDTF">2020-01-02T19:13:00Z</dcterms:modified>
</cp:coreProperties>
</file>